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129A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E8129A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29A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29AA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C94CE0">
              <w:rPr>
                <w:b/>
                <w:sz w:val="26"/>
                <w:szCs w:val="26"/>
                <w:lang w:val="en-US"/>
              </w:rPr>
              <w:t>121</w:t>
            </w:r>
          </w:p>
        </w:tc>
      </w:tr>
      <w:tr w:rsidR="00C44B8B" w14:paraId="6E8129A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29A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29AD" w14:textId="77777777" w:rsidR="00C44B8B" w:rsidRPr="00C44B8B" w:rsidRDefault="00917C9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2017745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6E8129A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E8129B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E8129B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E8129B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E8129B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E8129B4" w14:textId="77777777" w:rsidR="00C44B8B" w:rsidRPr="00CB6078" w:rsidRDefault="00C44B8B" w:rsidP="00C44B8B"/>
    <w:p w14:paraId="6E8129B5" w14:textId="77777777" w:rsidR="00C44B8B" w:rsidRPr="00CB6078" w:rsidRDefault="00C44B8B" w:rsidP="00C44B8B"/>
    <w:p w14:paraId="6E8129B6" w14:textId="77777777" w:rsidR="00C44B8B" w:rsidRPr="00CB6078" w:rsidRDefault="00C44B8B" w:rsidP="00C44B8B"/>
    <w:p w14:paraId="6E8129B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E8129B8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917C9E">
        <w:rPr>
          <w:b/>
          <w:sz w:val="26"/>
          <w:szCs w:val="26"/>
          <w:u w:val="single"/>
        </w:rPr>
        <w:t>Площадка обслуживания КТП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E8129B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E8129B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E8129BB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917C9E">
        <w:rPr>
          <w:b/>
          <w:sz w:val="26"/>
          <w:szCs w:val="26"/>
          <w:u w:val="single"/>
        </w:rPr>
        <w:t>Площадка обслуживания КТП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917C9E">
        <w:rPr>
          <w:b/>
          <w:sz w:val="26"/>
          <w:szCs w:val="26"/>
          <w:u w:val="single"/>
        </w:rPr>
        <w:t>Номер чертежа типового проекта – ТП 407-3-272 КС лист 7</w:t>
      </w:r>
      <w:r w:rsidR="0073431B">
        <w:rPr>
          <w:b/>
          <w:sz w:val="26"/>
          <w:szCs w:val="26"/>
        </w:rPr>
        <w:t>.</w:t>
      </w:r>
      <w:bookmarkEnd w:id="3"/>
    </w:p>
    <w:p w14:paraId="6E8129B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E8129B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E8129BE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E8129BF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E8129C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E8129C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8129C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E8129C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129C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E8129C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E8129C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E8129C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E8129C8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6E8129C9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E8129CA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E8129CB" w14:textId="77777777" w:rsidR="007118A9" w:rsidRPr="0073431B" w:rsidRDefault="00917C9E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 w:rsidRPr="00C94CE0">
        <w:rPr>
          <w:sz w:val="26"/>
          <w:szCs w:val="26"/>
        </w:rPr>
        <w:t>Номер чертежа типового проекта – ТП 407-3-272 КС лист 7</w:t>
      </w:r>
      <w:r w:rsidR="0073431B" w:rsidRPr="00C94CE0">
        <w:rPr>
          <w:sz w:val="26"/>
          <w:szCs w:val="26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E8129C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E8129C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6E8129CE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E8129CF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6E8129D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E8129D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E8129D2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6E8129D3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E8129D4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E8129D5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E8129D6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E8129D7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E8129D8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E8129D9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E8129DA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E8129DB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8129D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E8129DD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E8129DE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8129DF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E8129E0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E8129E1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8129E2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E8129E3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E8129E4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E8129E5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E8129E6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E8129E7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E8129E8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E8129E9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E8129EA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E8129EB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E8129EC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E8129ED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8129EE" w14:textId="77777777" w:rsidR="00562D55" w:rsidRPr="00CB6078" w:rsidRDefault="00562D55" w:rsidP="00451C4D">
      <w:pPr>
        <w:rPr>
          <w:sz w:val="26"/>
          <w:szCs w:val="26"/>
        </w:rPr>
      </w:pPr>
    </w:p>
    <w:p w14:paraId="6E8129EF" w14:textId="77777777" w:rsidR="006D1941" w:rsidRPr="00CB6078" w:rsidRDefault="006D1941" w:rsidP="00451C4D">
      <w:pPr>
        <w:rPr>
          <w:sz w:val="26"/>
          <w:szCs w:val="26"/>
        </w:rPr>
      </w:pPr>
    </w:p>
    <w:p w14:paraId="6E8129F0" w14:textId="77777777" w:rsidR="001D6900" w:rsidRPr="00CB6078" w:rsidRDefault="001D6900" w:rsidP="00451C4D">
      <w:pPr>
        <w:rPr>
          <w:sz w:val="26"/>
          <w:szCs w:val="26"/>
        </w:rPr>
      </w:pPr>
    </w:p>
    <w:p w14:paraId="6E8129F1" w14:textId="77777777" w:rsidR="004A2665" w:rsidRPr="00CB6078" w:rsidRDefault="004A2665" w:rsidP="00451C4D">
      <w:pPr>
        <w:rPr>
          <w:sz w:val="26"/>
          <w:szCs w:val="26"/>
        </w:rPr>
      </w:pPr>
    </w:p>
    <w:p w14:paraId="6E8129F2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E8129F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E8129F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129F7" w14:textId="77777777" w:rsidR="00CD7ED9" w:rsidRDefault="00CD7ED9">
      <w:r>
        <w:separator/>
      </w:r>
    </w:p>
  </w:endnote>
  <w:endnote w:type="continuationSeparator" w:id="0">
    <w:p w14:paraId="6E8129F8" w14:textId="77777777" w:rsidR="00CD7ED9" w:rsidRDefault="00CD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129F5" w14:textId="77777777" w:rsidR="00CD7ED9" w:rsidRDefault="00CD7ED9">
      <w:r>
        <w:separator/>
      </w:r>
    </w:p>
  </w:footnote>
  <w:footnote w:type="continuationSeparator" w:id="0">
    <w:p w14:paraId="6E8129F6" w14:textId="77777777" w:rsidR="00CD7ED9" w:rsidRDefault="00CD7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129F9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E8129F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C9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A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C9E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CE0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ED9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8129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F6AB1-C235-46D1-ADB6-ABF887DAB58E}">
  <ds:schemaRefs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FC5544C-F606-424D-B9B4-9DF128964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92069-AD8B-40A9-AAC4-D87B148CDA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410EBC-E8CC-40AA-B816-CBF32EB2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6344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2015-05-14T07:32:00Z</dcterms:created>
  <dcterms:modified xsi:type="dcterms:W3CDTF">2015-05-14T07:32:00Z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